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032" w:rsidRDefault="00A2403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A24032" w:rsidRDefault="00A2403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A24032" w:rsidRPr="00872A35" w:rsidRDefault="00A24032">
      <w:pPr>
        <w:jc w:val="center"/>
        <w:rPr>
          <w:rFonts w:ascii="宋体" w:cs="方正小标宋简体"/>
          <w:sz w:val="84"/>
          <w:szCs w:val="84"/>
        </w:rPr>
      </w:pPr>
      <w:r w:rsidRPr="00872A35">
        <w:rPr>
          <w:rFonts w:ascii="宋体" w:hAnsi="宋体" w:cs="方正小标宋简体"/>
          <w:sz w:val="84"/>
          <w:szCs w:val="84"/>
        </w:rPr>
        <w:t>2016</w:t>
      </w:r>
      <w:r w:rsidRPr="00872A35">
        <w:rPr>
          <w:rFonts w:ascii="宋体" w:hAnsi="宋体" w:cs="方正小标宋简体" w:hint="eastAsia"/>
          <w:sz w:val="84"/>
          <w:szCs w:val="84"/>
        </w:rPr>
        <w:t>年</w:t>
      </w:r>
    </w:p>
    <w:p w:rsidR="00A24032" w:rsidRPr="00872A35" w:rsidRDefault="00A24032">
      <w:pPr>
        <w:jc w:val="center"/>
        <w:rPr>
          <w:rFonts w:ascii="宋体" w:hAnsi="宋体" w:cs="方正小标宋简体"/>
          <w:sz w:val="84"/>
          <w:szCs w:val="84"/>
        </w:rPr>
      </w:pPr>
      <w:r w:rsidRPr="00872A35">
        <w:rPr>
          <w:rFonts w:ascii="宋体" w:hAnsi="宋体" w:cs="方正小标宋简体" w:hint="eastAsia"/>
          <w:sz w:val="84"/>
          <w:szCs w:val="84"/>
        </w:rPr>
        <w:t>霞山区爱国街道社区卫生服务中心</w:t>
      </w:r>
      <w:r w:rsidRPr="00872A35">
        <w:rPr>
          <w:rFonts w:ascii="宋体" w:hAnsi="宋体" w:cs="方正小标宋简体"/>
          <w:sz w:val="84"/>
          <w:szCs w:val="84"/>
        </w:rPr>
        <w:t xml:space="preserve">  </w:t>
      </w:r>
    </w:p>
    <w:p w:rsidR="00A24032" w:rsidRPr="00872A35" w:rsidRDefault="00A24032">
      <w:pPr>
        <w:jc w:val="center"/>
        <w:rPr>
          <w:rFonts w:ascii="宋体" w:cs="方正小标宋简体"/>
          <w:sz w:val="84"/>
          <w:szCs w:val="84"/>
        </w:rPr>
      </w:pPr>
      <w:r w:rsidRPr="00872A35">
        <w:rPr>
          <w:rFonts w:ascii="宋体" w:hAnsi="宋体" w:cs="方正小标宋简体" w:hint="eastAsia"/>
          <w:sz w:val="84"/>
          <w:szCs w:val="84"/>
        </w:rPr>
        <w:t>部门预算</w:t>
      </w:r>
    </w:p>
    <w:p w:rsidR="00A24032" w:rsidRPr="00872A35" w:rsidRDefault="00A2403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24032" w:rsidRPr="00872A35" w:rsidRDefault="00A2403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24032" w:rsidRPr="00872A35" w:rsidRDefault="00A2403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24032" w:rsidRPr="00872A35" w:rsidRDefault="00A2403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24032" w:rsidRPr="00872A35" w:rsidRDefault="00A2403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24032" w:rsidRDefault="00A2403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24032" w:rsidRDefault="00A2403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24032" w:rsidRPr="00872A35" w:rsidRDefault="00A2403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A24032" w:rsidRPr="00872A35" w:rsidRDefault="00A24032">
      <w:pPr>
        <w:jc w:val="center"/>
        <w:rPr>
          <w:rFonts w:ascii="宋体" w:cs="方正小标宋简体"/>
          <w:sz w:val="44"/>
          <w:szCs w:val="44"/>
        </w:rPr>
      </w:pPr>
    </w:p>
    <w:p w:rsidR="00A24032" w:rsidRPr="00872A35" w:rsidRDefault="00A24032">
      <w:pPr>
        <w:jc w:val="center"/>
        <w:rPr>
          <w:rFonts w:ascii="宋体" w:cs="方正小标宋简体"/>
          <w:sz w:val="44"/>
          <w:szCs w:val="44"/>
        </w:rPr>
      </w:pPr>
    </w:p>
    <w:p w:rsidR="00A24032" w:rsidRPr="00872A35" w:rsidRDefault="00A24032">
      <w:pPr>
        <w:jc w:val="center"/>
        <w:rPr>
          <w:rFonts w:ascii="宋体" w:cs="仿宋_GB2312"/>
          <w:sz w:val="32"/>
          <w:szCs w:val="32"/>
        </w:rPr>
      </w:pPr>
      <w:r w:rsidRPr="00872A35">
        <w:rPr>
          <w:rFonts w:ascii="宋体" w:hAnsi="宋体" w:cs="方正小标宋简体" w:hint="eastAsia"/>
          <w:sz w:val="44"/>
          <w:szCs w:val="44"/>
        </w:rPr>
        <w:t>目</w:t>
      </w:r>
      <w:r w:rsidRPr="00872A35">
        <w:rPr>
          <w:rFonts w:ascii="宋体" w:hAnsi="宋体" w:cs="方正小标宋简体"/>
          <w:sz w:val="44"/>
          <w:szCs w:val="44"/>
        </w:rPr>
        <w:t xml:space="preserve"> </w:t>
      </w:r>
      <w:r w:rsidRPr="00872A35">
        <w:rPr>
          <w:rFonts w:ascii="宋体" w:hAnsi="宋体" w:cs="方正小标宋简体" w:hint="eastAsia"/>
          <w:sz w:val="44"/>
          <w:szCs w:val="44"/>
        </w:rPr>
        <w:t>录</w:t>
      </w:r>
    </w:p>
    <w:p w:rsidR="00A24032" w:rsidRDefault="00A24032" w:rsidP="00E2051A">
      <w:pPr>
        <w:spacing w:line="500" w:lineRule="exact"/>
        <w:rPr>
          <w:rFonts w:ascii="SimHei" w:hAnsi="SimHei" w:cs="SimHei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第一部分</w:t>
      </w:r>
      <w:r>
        <w:rPr>
          <w:rFonts w:ascii="SimHei" w:hAnsi="SimHei" w:cs="SimHei"/>
          <w:sz w:val="32"/>
          <w:szCs w:val="32"/>
        </w:rPr>
        <w:t xml:space="preserve">   2016 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SimHei" w:hAnsi="SimHei" w:cs="SimHei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霞山区爱国街道社区卫生服务中心</w:t>
      </w:r>
      <w:r>
        <w:rPr>
          <w:rFonts w:ascii="SimHei" w:hAnsi="SimHei" w:cs="SimHei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部门预算基本情况说明</w:t>
      </w:r>
    </w:p>
    <w:p w:rsidR="00A24032" w:rsidRDefault="00A24032" w:rsidP="00E2051A">
      <w:pPr>
        <w:numPr>
          <w:ilvl w:val="0"/>
          <w:numId w:val="1"/>
        </w:num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A24032" w:rsidRDefault="00A24032" w:rsidP="00E2051A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A24032" w:rsidRDefault="00A24032" w:rsidP="00E2051A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A24032" w:rsidRDefault="00A24032" w:rsidP="00E2051A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A24032" w:rsidRDefault="00A24032" w:rsidP="00E2051A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A24032" w:rsidRDefault="00A24032" w:rsidP="00E2051A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A24032" w:rsidRDefault="00A24032" w:rsidP="00E2051A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48025D">
        <w:rPr>
          <w:rFonts w:ascii="仿宋_GB2312" w:eastAsia="仿宋_GB2312" w:hAnsi="仿宋_GB2312" w:cs="仿宋_GB2312" w:hint="eastAsia"/>
          <w:sz w:val="32"/>
          <w:szCs w:val="32"/>
        </w:rPr>
        <w:t>五</w:t>
      </w:r>
      <w:r>
        <w:rPr>
          <w:rFonts w:ascii="仿宋_GB2312" w:eastAsia="仿宋_GB2312" w:hAnsi="仿宋_GB2312" w:cs="仿宋_GB2312" w:hint="eastAsia"/>
          <w:sz w:val="32"/>
          <w:szCs w:val="32"/>
        </w:rPr>
        <w:t>、其他需要说明的情况</w:t>
      </w:r>
    </w:p>
    <w:p w:rsidR="00A24032" w:rsidRDefault="00A24032" w:rsidP="00E2051A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A24032" w:rsidRDefault="00A24032" w:rsidP="00E2051A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A24032" w:rsidRDefault="00A24032" w:rsidP="00E2051A">
      <w:pPr>
        <w:numPr>
          <w:ilvl w:val="0"/>
          <w:numId w:val="2"/>
        </w:numPr>
        <w:spacing w:line="50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国有资产占有使用情况</w:t>
      </w:r>
    </w:p>
    <w:p w:rsidR="00A24032" w:rsidRDefault="00A24032" w:rsidP="00E2051A">
      <w:pPr>
        <w:numPr>
          <w:ilvl w:val="0"/>
          <w:numId w:val="2"/>
        </w:numPr>
        <w:spacing w:line="50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重点项目预算绩效目标设置情况</w:t>
      </w:r>
    </w:p>
    <w:p w:rsidR="00A24032" w:rsidRDefault="00A24032" w:rsidP="00E2051A">
      <w:pPr>
        <w:spacing w:line="50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A24032" w:rsidRDefault="00A24032" w:rsidP="00E2051A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24032" w:rsidRDefault="00A24032" w:rsidP="00E2051A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A24032" w:rsidRDefault="00A24032" w:rsidP="00E2051A">
      <w:pPr>
        <w:spacing w:line="500" w:lineRule="exact"/>
        <w:rPr>
          <w:rFonts w:ascii="SimHei" w:hAnsi="SimHei" w:cs="SimHei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第二部分</w:t>
      </w:r>
      <w:r>
        <w:rPr>
          <w:rFonts w:ascii="SimHei" w:hAnsi="SimHei" w:cs="SimHei"/>
          <w:sz w:val="32"/>
          <w:szCs w:val="32"/>
        </w:rPr>
        <w:t xml:space="preserve">    2016 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SimHei" w:hAnsi="SimHei" w:cs="SimHei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霞山区爱国街道社区卫生服务中心</w:t>
      </w:r>
      <w:r>
        <w:rPr>
          <w:rFonts w:ascii="SimHei" w:hAnsi="SimHei" w:cs="SimHei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部门预算表</w:t>
      </w:r>
    </w:p>
    <w:p w:rsidR="00A24032" w:rsidRDefault="00A24032" w:rsidP="00E2051A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A24032" w:rsidRDefault="00A24032" w:rsidP="00E2051A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A24032" w:rsidRDefault="00A24032" w:rsidP="00E2051A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A24032" w:rsidRDefault="00A24032" w:rsidP="00E2051A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A24032" w:rsidRDefault="00A24032" w:rsidP="00E2051A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A24032" w:rsidRDefault="00A24032" w:rsidP="00E2051A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A24032" w:rsidRDefault="00A24032" w:rsidP="00E2051A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A24032" w:rsidRDefault="00A24032" w:rsidP="00E2051A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A24032" w:rsidRDefault="00A24032">
      <w:pPr>
        <w:spacing w:line="360" w:lineRule="auto"/>
        <w:jc w:val="center"/>
        <w:rPr>
          <w:rFonts w:ascii="SimSun"/>
          <w:b/>
          <w:sz w:val="44"/>
          <w:szCs w:val="44"/>
        </w:rPr>
      </w:pPr>
      <w:r>
        <w:rPr>
          <w:rFonts w:ascii="SimSun" w:hAnsi="SimSun"/>
          <w:b/>
          <w:sz w:val="44"/>
          <w:szCs w:val="44"/>
        </w:rPr>
        <w:t>2016</w:t>
      </w:r>
      <w:r>
        <w:rPr>
          <w:rFonts w:ascii="SimSun" w:hAnsi="SimSun" w:hint="eastAsia"/>
          <w:b/>
          <w:sz w:val="44"/>
          <w:szCs w:val="44"/>
        </w:rPr>
        <w:t>年霞山区霞山区爱国街道社区卫生服务中心预算情况说明</w:t>
      </w:r>
    </w:p>
    <w:p w:rsidR="00A24032" w:rsidRDefault="00A24032">
      <w:pPr>
        <w:spacing w:line="360" w:lineRule="auto"/>
        <w:jc w:val="center"/>
        <w:rPr>
          <w:rFonts w:ascii="SimSun"/>
          <w:b/>
          <w:bCs/>
          <w:sz w:val="36"/>
          <w:szCs w:val="36"/>
        </w:rPr>
      </w:pPr>
    </w:p>
    <w:p w:rsidR="00A24032" w:rsidRDefault="00A24032" w:rsidP="005E4B03">
      <w:pPr>
        <w:spacing w:line="360" w:lineRule="auto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A24032" w:rsidRDefault="00A24032" w:rsidP="00A70AF2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A24032" w:rsidRPr="00E2051A" w:rsidRDefault="00A24032" w:rsidP="00CB4CA5">
      <w:pPr>
        <w:spacing w:line="360" w:lineRule="auto"/>
        <w:ind w:firstLine="640"/>
        <w:rPr>
          <w:rFonts w:ascii="仿宋_GB2312" w:eastAsia="仿宋_GB2312" w:hAnsi="仿宋_GB2312" w:cs="仿宋_GB2312"/>
          <w:spacing w:val="-10"/>
          <w:sz w:val="32"/>
          <w:szCs w:val="32"/>
        </w:rPr>
      </w:pPr>
      <w:r w:rsidRPr="00E2051A">
        <w:rPr>
          <w:rFonts w:ascii="仿宋_GB2312" w:eastAsia="仿宋_GB2312" w:hAnsi="仿宋_GB2312" w:cs="仿宋_GB2312" w:hint="eastAsia"/>
          <w:spacing w:val="-10"/>
          <w:sz w:val="32"/>
          <w:szCs w:val="32"/>
        </w:rPr>
        <w:t>霞山区爱国街道社区卫生服务中心是</w:t>
      </w:r>
      <w:r w:rsidRPr="00E2051A">
        <w:rPr>
          <w:rFonts w:ascii="仿宋_GB2312" w:eastAsia="仿宋_GB2312" w:hint="eastAsia"/>
          <w:sz w:val="32"/>
          <w:szCs w:val="32"/>
        </w:rPr>
        <w:t>在卫生行政部门的领导下，实行中心主任负责制款，为公益一类事业单位，中心设有全科诊室、康复治疗室、预防接种室、计划生育服务室等，开展康复训练和针灸治疗诊疗等。</w:t>
      </w:r>
    </w:p>
    <w:p w:rsidR="00A24032" w:rsidRPr="00E2051A" w:rsidRDefault="00A24032" w:rsidP="003D5742">
      <w:pPr>
        <w:numPr>
          <w:ilvl w:val="0"/>
          <w:numId w:val="13"/>
        </w:numPr>
        <w:spacing w:line="360" w:lineRule="auto"/>
        <w:ind w:left="640" w:firstLine="80"/>
        <w:rPr>
          <w:rFonts w:ascii="仿宋_GB2312" w:eastAsia="仿宋_GB2312" w:hAnsi="仿宋_GB2312" w:cs="仿宋_GB2312"/>
          <w:sz w:val="32"/>
          <w:szCs w:val="32"/>
        </w:rPr>
      </w:pPr>
      <w:r w:rsidRPr="00E2051A">
        <w:rPr>
          <w:rFonts w:ascii="仿宋_GB2312" w:eastAsia="仿宋_GB2312" w:hAnsi="仿宋_GB2312" w:cs="仿宋_GB2312" w:hint="eastAsia"/>
          <w:sz w:val="32"/>
          <w:szCs w:val="32"/>
        </w:rPr>
        <w:t>机构设置</w:t>
      </w:r>
    </w:p>
    <w:p w:rsidR="00A24032" w:rsidRPr="00E2051A" w:rsidRDefault="00A24032" w:rsidP="00E2051A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E2051A">
        <w:rPr>
          <w:rFonts w:ascii="仿宋_GB2312" w:eastAsia="仿宋_GB2312" w:hAnsi="仿宋_GB2312" w:cs="仿宋_GB2312" w:hint="eastAsia"/>
          <w:sz w:val="32"/>
          <w:szCs w:val="32"/>
        </w:rPr>
        <w:t>本部门无下属单位，部门预算为本级预算。</w:t>
      </w:r>
    </w:p>
    <w:p w:rsidR="00A24032" w:rsidRPr="00E2051A" w:rsidRDefault="00A24032">
      <w:pPr>
        <w:spacing w:line="500" w:lineRule="exact"/>
        <w:ind w:firstLine="570"/>
        <w:rPr>
          <w:rFonts w:ascii="仿宋_GB2312" w:eastAsia="仿宋_GB2312"/>
          <w:sz w:val="32"/>
          <w:szCs w:val="32"/>
        </w:rPr>
      </w:pPr>
      <w:r w:rsidRPr="00E2051A">
        <w:rPr>
          <w:rFonts w:ascii="仿宋_GB2312" w:eastAsia="仿宋_GB2312" w:hint="eastAsia"/>
          <w:sz w:val="32"/>
          <w:szCs w:val="32"/>
        </w:rPr>
        <w:t>根据霞办发</w:t>
      </w:r>
      <w:r w:rsidRPr="00E2051A">
        <w:rPr>
          <w:rFonts w:ascii="仿宋_GB2312" w:eastAsia="仿宋_GB2312"/>
          <w:sz w:val="32"/>
          <w:szCs w:val="32"/>
        </w:rPr>
        <w:t>[2012]60</w:t>
      </w:r>
      <w:r w:rsidRPr="00E2051A">
        <w:rPr>
          <w:rFonts w:ascii="仿宋_GB2312" w:eastAsia="仿宋_GB2312" w:hint="eastAsia"/>
          <w:sz w:val="32"/>
          <w:szCs w:val="32"/>
        </w:rPr>
        <w:t>号文霞山区爱国街道社区卫生服务中心于</w:t>
      </w:r>
      <w:r w:rsidRPr="00E2051A">
        <w:rPr>
          <w:rFonts w:ascii="仿宋_GB2312" w:eastAsia="仿宋_GB2312"/>
          <w:sz w:val="32"/>
          <w:szCs w:val="32"/>
        </w:rPr>
        <w:t>2013</w:t>
      </w:r>
      <w:r w:rsidRPr="00E2051A">
        <w:rPr>
          <w:rFonts w:ascii="仿宋_GB2312" w:eastAsia="仿宋_GB2312" w:hint="eastAsia"/>
          <w:sz w:val="32"/>
          <w:szCs w:val="32"/>
        </w:rPr>
        <w:t>年</w:t>
      </w:r>
      <w:r w:rsidRPr="00E2051A">
        <w:rPr>
          <w:rFonts w:ascii="仿宋_GB2312" w:eastAsia="仿宋_GB2312"/>
          <w:sz w:val="32"/>
          <w:szCs w:val="32"/>
        </w:rPr>
        <w:t>1</w:t>
      </w:r>
      <w:r w:rsidRPr="00E2051A">
        <w:rPr>
          <w:rFonts w:ascii="仿宋_GB2312" w:eastAsia="仿宋_GB2312" w:hint="eastAsia"/>
          <w:sz w:val="32"/>
          <w:szCs w:val="32"/>
        </w:rPr>
        <w:t>月医疗改革转制成功，是实行收支两条线独立核算的医疗卫生服务机构，在卫生行政部门的领导下，实行中心主任负责制款，为公益一类事业单位，中心设有全科诊室、康复治疗室、预防接种室、计划生育服务室等，开展康复训练和针灸治疗诊疗等。</w:t>
      </w:r>
    </w:p>
    <w:p w:rsidR="00A24032" w:rsidRPr="00E2051A" w:rsidRDefault="00A24032" w:rsidP="00A70AF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E2051A">
        <w:rPr>
          <w:rFonts w:ascii="仿宋_GB2312" w:eastAsia="仿宋_GB2312" w:hAnsi="仿宋_GB2312" w:cs="仿宋_GB2312" w:hint="eastAsia"/>
          <w:sz w:val="32"/>
          <w:szCs w:val="32"/>
        </w:rPr>
        <w:t>人员情况：</w:t>
      </w:r>
      <w:r w:rsidRPr="00E2051A">
        <w:rPr>
          <w:rFonts w:ascii="仿宋_GB2312" w:eastAsia="仿宋_GB2312" w:hint="eastAsia"/>
          <w:sz w:val="32"/>
          <w:szCs w:val="32"/>
        </w:rPr>
        <w:t>事业编制为</w:t>
      </w:r>
      <w:r w:rsidRPr="00E2051A">
        <w:rPr>
          <w:rFonts w:ascii="仿宋_GB2312" w:eastAsia="仿宋_GB2312"/>
          <w:sz w:val="32"/>
          <w:szCs w:val="32"/>
        </w:rPr>
        <w:t>48</w:t>
      </w:r>
      <w:r w:rsidRPr="00E2051A">
        <w:rPr>
          <w:rFonts w:ascii="仿宋_GB2312" w:eastAsia="仿宋_GB2312" w:hint="eastAsia"/>
          <w:sz w:val="32"/>
          <w:szCs w:val="32"/>
        </w:rPr>
        <w:t>人，</w:t>
      </w:r>
      <w:r w:rsidRPr="00E2051A">
        <w:rPr>
          <w:rFonts w:ascii="仿宋_GB2312" w:eastAsia="仿宋_GB2312"/>
          <w:sz w:val="32"/>
          <w:szCs w:val="32"/>
        </w:rPr>
        <w:t>2015</w:t>
      </w:r>
      <w:r w:rsidRPr="00E2051A">
        <w:rPr>
          <w:rFonts w:ascii="仿宋_GB2312" w:eastAsia="仿宋_GB2312" w:hint="eastAsia"/>
          <w:sz w:val="32"/>
          <w:szCs w:val="32"/>
        </w:rPr>
        <w:t>年末在职人员为</w:t>
      </w:r>
      <w:r w:rsidRPr="00E2051A">
        <w:rPr>
          <w:rFonts w:ascii="仿宋_GB2312" w:eastAsia="仿宋_GB2312"/>
          <w:sz w:val="32"/>
          <w:szCs w:val="32"/>
        </w:rPr>
        <w:t>30</w:t>
      </w:r>
      <w:r w:rsidRPr="00E2051A">
        <w:rPr>
          <w:rFonts w:ascii="仿宋_GB2312" w:eastAsia="仿宋_GB2312" w:hint="eastAsia"/>
          <w:sz w:val="32"/>
          <w:szCs w:val="32"/>
        </w:rPr>
        <w:t>人，退休人员</w:t>
      </w:r>
      <w:r w:rsidRPr="00E2051A">
        <w:rPr>
          <w:rFonts w:ascii="仿宋_GB2312" w:eastAsia="仿宋_GB2312"/>
          <w:sz w:val="32"/>
          <w:szCs w:val="32"/>
        </w:rPr>
        <w:t>67</w:t>
      </w:r>
      <w:r w:rsidRPr="00E2051A">
        <w:rPr>
          <w:rFonts w:ascii="仿宋_GB2312" w:eastAsia="仿宋_GB2312" w:hint="eastAsia"/>
          <w:sz w:val="32"/>
          <w:szCs w:val="32"/>
        </w:rPr>
        <w:t>人。其中领导班子</w:t>
      </w:r>
      <w:r w:rsidRPr="00E2051A">
        <w:rPr>
          <w:rFonts w:ascii="仿宋_GB2312" w:eastAsia="仿宋_GB2312"/>
          <w:sz w:val="32"/>
          <w:szCs w:val="32"/>
        </w:rPr>
        <w:t>2</w:t>
      </w:r>
      <w:r w:rsidRPr="00E2051A">
        <w:rPr>
          <w:rFonts w:ascii="仿宋_GB2312" w:eastAsia="仿宋_GB2312" w:hint="eastAsia"/>
          <w:sz w:val="32"/>
          <w:szCs w:val="32"/>
        </w:rPr>
        <w:t>人。</w:t>
      </w:r>
    </w:p>
    <w:p w:rsidR="00A24032" w:rsidRPr="00E2051A" w:rsidRDefault="00A24032" w:rsidP="005E4B03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 w:rsidRPr="00E2051A"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A24032" w:rsidRPr="00E2051A" w:rsidRDefault="00A24032" w:rsidP="00A70AF2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E2051A">
        <w:rPr>
          <w:rFonts w:ascii="仿宋_GB2312" w:eastAsia="仿宋_GB2312" w:hAnsi="仿宋_GB2312" w:cs="仿宋_GB2312"/>
          <w:sz w:val="32"/>
          <w:szCs w:val="32"/>
        </w:rPr>
        <w:t>2016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E2051A">
        <w:rPr>
          <w:rFonts w:ascii="仿宋_GB2312" w:eastAsia="仿宋_GB2312" w:hAnsi="仿宋_GB2312" w:cs="仿宋_GB2312"/>
          <w:sz w:val="32"/>
          <w:szCs w:val="32"/>
        </w:rPr>
        <w:t>464.2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>
        <w:rPr>
          <w:rFonts w:ascii="仿宋_GB2312" w:eastAsia="仿宋_GB2312" w:hAnsi="仿宋_GB2312" w:cs="仿宋_GB2312"/>
          <w:sz w:val="32"/>
          <w:szCs w:val="32"/>
        </w:rPr>
        <w:t>318.71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E2051A">
        <w:rPr>
          <w:rFonts w:ascii="仿宋_GB2312" w:eastAsia="仿宋_GB2312" w:hAnsi="仿宋_GB2312" w:cs="仿宋_GB2312"/>
          <w:sz w:val="32"/>
          <w:szCs w:val="32"/>
        </w:rPr>
        <w:t>,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219.06</w:t>
      </w:r>
      <w:r w:rsidRPr="00E2051A">
        <w:rPr>
          <w:rFonts w:ascii="仿宋_GB2312" w:eastAsia="仿宋_GB2312" w:hAnsi="仿宋_GB2312" w:cs="仿宋_GB2312"/>
          <w:sz w:val="32"/>
          <w:szCs w:val="32"/>
        </w:rPr>
        <w:t>%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。增加的原因</w:t>
      </w:r>
      <w:r>
        <w:rPr>
          <w:rFonts w:ascii="仿宋_GB2312" w:eastAsia="仿宋_GB2312" w:hAnsi="仿宋_GB2312" w:cs="仿宋_GB2312" w:hint="eastAsia"/>
          <w:sz w:val="32"/>
          <w:szCs w:val="32"/>
        </w:rPr>
        <w:t>是基本公共服务项目补助的增加。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其中：预算经费安排拨款</w:t>
      </w:r>
      <w:r w:rsidRPr="00E2051A">
        <w:rPr>
          <w:rFonts w:ascii="仿宋_GB2312" w:eastAsia="仿宋_GB2312" w:hAnsi="仿宋_GB2312" w:cs="仿宋_GB2312"/>
          <w:sz w:val="32"/>
          <w:szCs w:val="32"/>
        </w:rPr>
        <w:t>464.2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 w:rsidRPr="00E2051A">
        <w:rPr>
          <w:rFonts w:ascii="仿宋_GB2312" w:eastAsia="仿宋_GB2312" w:hAnsi="仿宋_GB2312" w:cs="仿宋_GB2312"/>
          <w:sz w:val="32"/>
          <w:szCs w:val="32"/>
        </w:rPr>
        <w:t>0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A24032" w:rsidRPr="00E2051A" w:rsidRDefault="00A24032" w:rsidP="00A70AF2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E2051A"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A24032" w:rsidRPr="00E2051A" w:rsidRDefault="00A24032" w:rsidP="00853DF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E2051A">
        <w:rPr>
          <w:rFonts w:ascii="仿宋_GB2312" w:eastAsia="仿宋_GB2312" w:hAnsi="仿宋_GB2312" w:cs="仿宋_GB2312"/>
          <w:sz w:val="32"/>
          <w:szCs w:val="32"/>
        </w:rPr>
        <w:t>2016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E2051A">
        <w:rPr>
          <w:rFonts w:ascii="仿宋_GB2312" w:eastAsia="仿宋_GB2312" w:hAnsi="仿宋_GB2312" w:cs="仿宋_GB2312"/>
          <w:sz w:val="32"/>
          <w:szCs w:val="32"/>
        </w:rPr>
        <w:t>464.2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>
        <w:rPr>
          <w:rFonts w:ascii="仿宋_GB2312" w:eastAsia="仿宋_GB2312" w:hAnsi="仿宋_GB2312" w:cs="仿宋_GB2312"/>
          <w:sz w:val="32"/>
          <w:szCs w:val="32"/>
        </w:rPr>
        <w:t>318.71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E2051A">
        <w:rPr>
          <w:rFonts w:ascii="仿宋_GB2312" w:eastAsia="仿宋_GB2312" w:hAnsi="仿宋_GB2312" w:cs="仿宋_GB2312"/>
          <w:sz w:val="32"/>
          <w:szCs w:val="32"/>
        </w:rPr>
        <w:t>,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219.06</w:t>
      </w:r>
      <w:r w:rsidRPr="00E2051A">
        <w:rPr>
          <w:rFonts w:ascii="仿宋_GB2312" w:eastAsia="仿宋_GB2312" w:hAnsi="仿宋_GB2312" w:cs="仿宋_GB2312"/>
          <w:sz w:val="32"/>
          <w:szCs w:val="32"/>
        </w:rPr>
        <w:t>%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。增加的原因</w:t>
      </w:r>
      <w:r>
        <w:rPr>
          <w:rFonts w:ascii="仿宋_GB2312" w:eastAsia="仿宋_GB2312" w:hAnsi="仿宋_GB2312" w:cs="仿宋_GB2312" w:hint="eastAsia"/>
          <w:sz w:val="32"/>
          <w:szCs w:val="32"/>
        </w:rPr>
        <w:t>是基本公共服务项目补助的增加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。支出按经济分类划分：</w:t>
      </w:r>
      <w:r w:rsidRPr="00E2051A">
        <w:rPr>
          <w:rFonts w:ascii="仿宋_GB2312" w:eastAsia="仿宋_GB2312" w:hAnsi="仿宋_GB2312" w:cs="仿宋_GB2312"/>
          <w:sz w:val="32"/>
          <w:szCs w:val="32"/>
        </w:rPr>
        <w:t>1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 w:rsidRPr="00E2051A">
        <w:rPr>
          <w:rFonts w:ascii="仿宋_GB2312" w:eastAsia="仿宋_GB2312" w:hAnsi="仿宋_GB2312" w:cs="仿宋_GB2312"/>
          <w:sz w:val="32"/>
          <w:szCs w:val="32"/>
        </w:rPr>
        <w:t>183.2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E2051A">
        <w:rPr>
          <w:rFonts w:ascii="仿宋_GB2312" w:eastAsia="仿宋_GB2312" w:hAnsi="仿宋_GB2312" w:cs="仿宋_GB2312"/>
          <w:sz w:val="32"/>
          <w:szCs w:val="32"/>
        </w:rPr>
        <w:t>112.45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E2051A">
        <w:rPr>
          <w:rFonts w:ascii="仿宋_GB2312" w:eastAsia="仿宋_GB2312" w:hAnsi="仿宋_GB2312" w:cs="仿宋_GB2312"/>
          <w:sz w:val="32"/>
          <w:szCs w:val="32"/>
        </w:rPr>
        <w:t>0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万元，对个人和家庭的补助支出</w:t>
      </w:r>
      <w:r w:rsidRPr="00E2051A">
        <w:rPr>
          <w:rFonts w:ascii="仿宋_GB2312" w:eastAsia="仿宋_GB2312" w:hAnsi="仿宋_GB2312" w:cs="仿宋_GB2312"/>
          <w:sz w:val="32"/>
          <w:szCs w:val="32"/>
        </w:rPr>
        <w:t>70.75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E2051A">
        <w:rPr>
          <w:rFonts w:ascii="仿宋_GB2312" w:eastAsia="仿宋_GB2312" w:hAnsi="仿宋_GB2312" w:cs="仿宋_GB2312"/>
          <w:sz w:val="32"/>
          <w:szCs w:val="32"/>
        </w:rPr>
        <w:t>2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E2051A">
        <w:rPr>
          <w:rFonts w:ascii="仿宋_GB2312" w:eastAsia="仿宋_GB2312" w:hAnsi="仿宋_GB2312" w:cs="仿宋_GB2312"/>
          <w:sz w:val="32"/>
          <w:szCs w:val="32"/>
        </w:rPr>
        <w:t>281.00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A24032" w:rsidRPr="00E2051A" w:rsidRDefault="00A24032" w:rsidP="00E2051A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E2051A">
        <w:rPr>
          <w:rFonts w:ascii="仿宋_GB2312" w:eastAsia="仿宋_GB2312" w:hAnsi="仿宋_GB2312" w:cs="仿宋_GB2312" w:hint="eastAsia"/>
          <w:sz w:val="32"/>
          <w:szCs w:val="32"/>
        </w:rPr>
        <w:t>四、“三公经费”说明</w:t>
      </w:r>
    </w:p>
    <w:p w:rsidR="00A24032" w:rsidRPr="00E2051A" w:rsidRDefault="00A24032" w:rsidP="00E2051A">
      <w:pPr>
        <w:ind w:firstLineChars="196" w:firstLine="627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 w:rsidRPr="00E2051A">
        <w:rPr>
          <w:rFonts w:ascii="仿宋_GB2312" w:eastAsia="仿宋_GB2312" w:hAnsi="仿宋_GB2312" w:cs="仿宋_GB2312"/>
          <w:sz w:val="32"/>
          <w:szCs w:val="32"/>
        </w:rPr>
        <w:t>2016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年“三公经费”预算安排共</w:t>
      </w:r>
      <w:r w:rsidRPr="00E2051A">
        <w:rPr>
          <w:rFonts w:ascii="仿宋_GB2312" w:eastAsia="仿宋_GB2312" w:hAnsi="仿宋_GB2312" w:cs="仿宋_GB2312"/>
          <w:sz w:val="32"/>
          <w:szCs w:val="32"/>
        </w:rPr>
        <w:t>0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万元，与</w:t>
      </w:r>
      <w:r w:rsidRPr="00E2051A"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年持平，其中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：因公出国（境）费预算安排</w:t>
      </w:r>
      <w:r w:rsidRPr="00E2051A">
        <w:rPr>
          <w:rFonts w:ascii="仿宋_GB2312" w:eastAsia="仿宋_GB2312" w:hAnsi="仿宋_GB2312" w:cs="仿宋_GB2312"/>
          <w:sz w:val="32"/>
          <w:szCs w:val="32"/>
        </w:rPr>
        <w:t>0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万元。与</w:t>
      </w:r>
      <w:r w:rsidRPr="00E2051A">
        <w:rPr>
          <w:rFonts w:ascii="仿宋_GB2312" w:eastAsia="仿宋_GB2312" w:hAnsi="仿宋_GB2312" w:cs="仿宋_GB2312"/>
          <w:sz w:val="32"/>
          <w:szCs w:val="32"/>
        </w:rPr>
        <w:t>2015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年持平。公务用车购置及运行维护费预算安排</w:t>
      </w:r>
      <w:r w:rsidRPr="00E2051A">
        <w:rPr>
          <w:rFonts w:ascii="仿宋_GB2312" w:eastAsia="仿宋_GB2312" w:hAnsi="仿宋_GB2312" w:cs="仿宋_GB2312"/>
          <w:sz w:val="32"/>
          <w:szCs w:val="32"/>
        </w:rPr>
        <w:t>0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万元。与</w:t>
      </w:r>
      <w:r w:rsidRPr="00E2051A">
        <w:rPr>
          <w:rFonts w:ascii="仿宋_GB2312" w:eastAsia="仿宋_GB2312" w:hAnsi="仿宋_GB2312" w:cs="仿宋_GB2312"/>
          <w:sz w:val="32"/>
          <w:szCs w:val="32"/>
        </w:rPr>
        <w:t>2015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年持平。公务接待费预算安排</w:t>
      </w:r>
      <w:r w:rsidRPr="00E2051A">
        <w:rPr>
          <w:rFonts w:ascii="仿宋_GB2312" w:eastAsia="仿宋_GB2312" w:hAnsi="仿宋_GB2312" w:cs="仿宋_GB2312"/>
          <w:sz w:val="32"/>
          <w:szCs w:val="32"/>
        </w:rPr>
        <w:t>0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万元。与</w:t>
      </w:r>
      <w:r w:rsidRPr="00E2051A">
        <w:rPr>
          <w:rFonts w:ascii="仿宋_GB2312" w:eastAsia="仿宋_GB2312" w:hAnsi="仿宋_GB2312" w:cs="仿宋_GB2312"/>
          <w:sz w:val="32"/>
          <w:szCs w:val="32"/>
        </w:rPr>
        <w:t>2015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年持平。</w:t>
      </w:r>
    </w:p>
    <w:p w:rsidR="00A24032" w:rsidRPr="00E2051A" w:rsidRDefault="00A24032" w:rsidP="00853DF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E2051A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A24032" w:rsidRPr="00E2051A" w:rsidRDefault="00A24032" w:rsidP="00853DF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关于“机关运行经费”支出的说明</w:t>
      </w:r>
    </w:p>
    <w:p w:rsidR="00A24032" w:rsidRPr="00E2051A" w:rsidRDefault="00A24032" w:rsidP="00E2051A">
      <w:pPr>
        <w:spacing w:line="50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本部门属事业单位所以无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“机关运行经费”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A24032" w:rsidRPr="00E2051A" w:rsidRDefault="00A24032" w:rsidP="00E2051A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</w:t>
      </w:r>
      <w:r w:rsidRPr="00E2051A">
        <w:rPr>
          <w:rFonts w:ascii="仿宋_GB2312" w:eastAsia="仿宋_GB2312" w:hAnsi="仿宋_GB2312" w:cs="仿宋_GB2312" w:hint="eastAsia"/>
          <w:b/>
          <w:sz w:val="32"/>
          <w:szCs w:val="32"/>
        </w:rPr>
        <w:t>关于政府采购支出说明：</w:t>
      </w:r>
    </w:p>
    <w:p w:rsidR="00A24032" w:rsidRPr="00E2051A" w:rsidRDefault="00A24032" w:rsidP="00A70AF2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E2051A"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A24032" w:rsidRPr="00E2051A" w:rsidRDefault="00A24032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</w:t>
      </w:r>
      <w:r w:rsidRPr="00E2051A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国有资产占有使用情况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 w:rsidRPr="00E2051A">
        <w:rPr>
          <w:rFonts w:ascii="仿宋_GB2312" w:eastAsia="仿宋_GB2312" w:hAnsi="仿宋_GB2312" w:cs="仿宋_GB2312"/>
          <w:sz w:val="32"/>
          <w:szCs w:val="32"/>
        </w:rPr>
        <w:t>2015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E2051A">
        <w:rPr>
          <w:rFonts w:ascii="仿宋_GB2312" w:eastAsia="仿宋_GB2312" w:hAnsi="仿宋_GB2312" w:cs="仿宋_GB2312"/>
          <w:sz w:val="32"/>
          <w:szCs w:val="32"/>
        </w:rPr>
        <w:t>12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Pr="00E2051A">
        <w:rPr>
          <w:rFonts w:ascii="仿宋_GB2312" w:eastAsia="仿宋_GB2312" w:hAnsi="仿宋_GB2312" w:cs="仿宋_GB2312"/>
          <w:sz w:val="32"/>
          <w:szCs w:val="32"/>
        </w:rPr>
        <w:t>31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日，本部门国有资产总额为</w:t>
      </w:r>
      <w:r w:rsidRPr="00E2051A">
        <w:rPr>
          <w:rFonts w:ascii="仿宋_GB2312" w:eastAsia="仿宋_GB2312" w:hAnsi="仿宋_GB2312" w:cs="仿宋_GB2312"/>
          <w:sz w:val="32"/>
          <w:szCs w:val="32"/>
        </w:rPr>
        <w:t>15.06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万元。本部门共有车辆</w:t>
      </w:r>
      <w:r w:rsidRPr="00E2051A">
        <w:rPr>
          <w:rFonts w:ascii="仿宋_GB2312" w:eastAsia="仿宋_GB2312" w:hAnsi="仿宋_GB2312" w:cs="仿宋_GB2312"/>
          <w:sz w:val="32"/>
          <w:szCs w:val="32"/>
        </w:rPr>
        <w:t>0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辆；单位价值</w:t>
      </w:r>
      <w:r w:rsidRPr="00E2051A">
        <w:rPr>
          <w:rFonts w:ascii="仿宋_GB2312" w:eastAsia="仿宋_GB2312" w:hAnsi="仿宋_GB2312" w:cs="仿宋_GB2312"/>
          <w:sz w:val="32"/>
          <w:szCs w:val="32"/>
        </w:rPr>
        <w:t>20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 w:rsidRPr="00E2051A">
        <w:rPr>
          <w:rFonts w:ascii="仿宋_GB2312" w:eastAsia="仿宋_GB2312" w:hAnsi="仿宋_GB2312" w:cs="仿宋_GB2312"/>
          <w:sz w:val="32"/>
          <w:szCs w:val="32"/>
        </w:rPr>
        <w:t>0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A24032" w:rsidRPr="00E2051A" w:rsidRDefault="00A24032" w:rsidP="005E4B03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</w:t>
      </w:r>
      <w:r w:rsidRPr="00E2051A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重点项目预算绩效目标设置情况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A24032" w:rsidRPr="00E2051A" w:rsidRDefault="00A24032" w:rsidP="006467C5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</w:t>
      </w:r>
      <w:r w:rsidRPr="00E2051A"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专业性较强的名词解释：</w:t>
      </w:r>
      <w:r w:rsidRPr="00E2051A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sectPr w:rsidR="00A24032" w:rsidRPr="00E2051A" w:rsidSect="00495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032" w:rsidRDefault="00A24032" w:rsidP="004956D7">
      <w:r>
        <w:separator/>
      </w:r>
    </w:p>
  </w:endnote>
  <w:endnote w:type="continuationSeparator" w:id="0">
    <w:p w:rsidR="00A24032" w:rsidRDefault="00A24032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SimHei">
    <w:altName w:val="SimHe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032" w:rsidRDefault="00A240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4032" w:rsidRDefault="00A2403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032" w:rsidRDefault="00A2403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032" w:rsidRDefault="00A240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032" w:rsidRDefault="00A24032" w:rsidP="004956D7">
      <w:r>
        <w:separator/>
      </w:r>
    </w:p>
  </w:footnote>
  <w:footnote w:type="continuationSeparator" w:id="0">
    <w:p w:rsidR="00A24032" w:rsidRDefault="00A24032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032" w:rsidRDefault="00A2403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032" w:rsidRDefault="00A24032" w:rsidP="00D2380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032" w:rsidRDefault="00A2403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D1AD5"/>
    <w:rsid w:val="000E534A"/>
    <w:rsid w:val="000F0964"/>
    <w:rsid w:val="00101364"/>
    <w:rsid w:val="00133740"/>
    <w:rsid w:val="0019167A"/>
    <w:rsid w:val="00236A06"/>
    <w:rsid w:val="00280BC7"/>
    <w:rsid w:val="002B7C99"/>
    <w:rsid w:val="002C1061"/>
    <w:rsid w:val="002E6A6D"/>
    <w:rsid w:val="002F3103"/>
    <w:rsid w:val="003039DD"/>
    <w:rsid w:val="003164F1"/>
    <w:rsid w:val="003C3EB1"/>
    <w:rsid w:val="003D5742"/>
    <w:rsid w:val="0048025D"/>
    <w:rsid w:val="0048633A"/>
    <w:rsid w:val="004956D7"/>
    <w:rsid w:val="004D4EFB"/>
    <w:rsid w:val="004D71AA"/>
    <w:rsid w:val="005D3EBB"/>
    <w:rsid w:val="005E4B03"/>
    <w:rsid w:val="005F4CEA"/>
    <w:rsid w:val="006467C5"/>
    <w:rsid w:val="0065390B"/>
    <w:rsid w:val="00691C5E"/>
    <w:rsid w:val="006974DC"/>
    <w:rsid w:val="006C2A44"/>
    <w:rsid w:val="00753CB4"/>
    <w:rsid w:val="0076087A"/>
    <w:rsid w:val="007C0EDA"/>
    <w:rsid w:val="007C3F3F"/>
    <w:rsid w:val="007E2506"/>
    <w:rsid w:val="00805EA0"/>
    <w:rsid w:val="00835A16"/>
    <w:rsid w:val="00853DF8"/>
    <w:rsid w:val="00863ECF"/>
    <w:rsid w:val="00872A35"/>
    <w:rsid w:val="00895A57"/>
    <w:rsid w:val="008A0BA9"/>
    <w:rsid w:val="00941B91"/>
    <w:rsid w:val="009750A6"/>
    <w:rsid w:val="00984DD7"/>
    <w:rsid w:val="009914C4"/>
    <w:rsid w:val="00997D6D"/>
    <w:rsid w:val="009A154E"/>
    <w:rsid w:val="009A74C9"/>
    <w:rsid w:val="00A1592E"/>
    <w:rsid w:val="00A24032"/>
    <w:rsid w:val="00A52225"/>
    <w:rsid w:val="00A70AF2"/>
    <w:rsid w:val="00A94C88"/>
    <w:rsid w:val="00AB0476"/>
    <w:rsid w:val="00AB1817"/>
    <w:rsid w:val="00B54729"/>
    <w:rsid w:val="00B66D2C"/>
    <w:rsid w:val="00BD0595"/>
    <w:rsid w:val="00C2524B"/>
    <w:rsid w:val="00C36840"/>
    <w:rsid w:val="00C7439B"/>
    <w:rsid w:val="00C93045"/>
    <w:rsid w:val="00C942BE"/>
    <w:rsid w:val="00CB4CA5"/>
    <w:rsid w:val="00CC7AA8"/>
    <w:rsid w:val="00CF2E17"/>
    <w:rsid w:val="00CF4F75"/>
    <w:rsid w:val="00D23807"/>
    <w:rsid w:val="00D37EFF"/>
    <w:rsid w:val="00D714F0"/>
    <w:rsid w:val="00DC1301"/>
    <w:rsid w:val="00E01817"/>
    <w:rsid w:val="00E15A50"/>
    <w:rsid w:val="00E2051A"/>
    <w:rsid w:val="00E235BE"/>
    <w:rsid w:val="00E616F0"/>
    <w:rsid w:val="00E67FCC"/>
    <w:rsid w:val="00EB4F91"/>
    <w:rsid w:val="00ED1A1A"/>
    <w:rsid w:val="00ED5DF9"/>
    <w:rsid w:val="00F56510"/>
    <w:rsid w:val="00FA029D"/>
    <w:rsid w:val="00FF5CB0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05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4</Pages>
  <Words>200</Words>
  <Characters>1140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25</cp:revision>
  <dcterms:created xsi:type="dcterms:W3CDTF">2017-12-06T07:53:00Z</dcterms:created>
  <dcterms:modified xsi:type="dcterms:W3CDTF">2018-04-07T11:25:00Z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